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7247A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ELTON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056F5DE0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Ashbourne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 Butcher.</w:t>
      </w:r>
    </w:p>
    <w:p w14:paraId="1C71101A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8371FD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8C7C2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Nundy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Derby, merchant(q.v.), brought a plaint of debt against him</w:t>
      </w:r>
    </w:p>
    <w:p w14:paraId="3CD436F1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four others.</w:t>
      </w:r>
    </w:p>
    <w:p w14:paraId="344C90BF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859B704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F072C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2DA0F" w14:textId="77777777" w:rsidR="00771E64" w:rsidRDefault="00771E64" w:rsidP="00771E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4B1D76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8AB8A" w14:textId="77777777" w:rsidR="00771E64" w:rsidRDefault="00771E64" w:rsidP="009139A6">
      <w:r>
        <w:separator/>
      </w:r>
    </w:p>
  </w:endnote>
  <w:endnote w:type="continuationSeparator" w:id="0">
    <w:p w14:paraId="4AE3C929" w14:textId="77777777" w:rsidR="00771E64" w:rsidRDefault="00771E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0D3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76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95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238E" w14:textId="77777777" w:rsidR="00771E64" w:rsidRDefault="00771E64" w:rsidP="009139A6">
      <w:r>
        <w:separator/>
      </w:r>
    </w:p>
  </w:footnote>
  <w:footnote w:type="continuationSeparator" w:id="0">
    <w:p w14:paraId="42532C42" w14:textId="77777777" w:rsidR="00771E64" w:rsidRDefault="00771E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4DD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F23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78B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E64"/>
    <w:rsid w:val="000666E0"/>
    <w:rsid w:val="002510B7"/>
    <w:rsid w:val="005C130B"/>
    <w:rsid w:val="00771E6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B365A"/>
  <w15:chartTrackingRefBased/>
  <w15:docId w15:val="{93B20735-15C9-4D70-B12E-0A65E448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1E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2022-09-03T19:27:00Z</dcterms:created>
  <dcterms:modified xsi:type="dcterms:W3CDTF">2022-09-03T19:27:00Z</dcterms:modified>
</cp:coreProperties>
</file>